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F8" w:rsidRDefault="00E429F8" w:rsidP="008078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E429F8" w:rsidRDefault="00E429F8" w:rsidP="0080786C">
      <w:pPr>
        <w:jc w:val="center"/>
        <w:rPr>
          <w:b/>
        </w:rPr>
      </w:pPr>
    </w:p>
    <w:p w:rsidR="00E429F8" w:rsidRDefault="00E429F8" w:rsidP="0080786C">
      <w:pPr>
        <w:rPr>
          <w:b/>
        </w:rPr>
      </w:pPr>
    </w:p>
    <w:p w:rsidR="00E429F8" w:rsidRDefault="00E429F8" w:rsidP="0080786C">
      <w:pPr>
        <w:jc w:val="center"/>
        <w:rPr>
          <w:b/>
        </w:rPr>
      </w:pPr>
      <w:r>
        <w:rPr>
          <w:b/>
        </w:rPr>
        <w:t>РЕШЕНИЕ</w:t>
      </w:r>
    </w:p>
    <w:p w:rsidR="00E429F8" w:rsidRDefault="00E429F8" w:rsidP="0080786C">
      <w:pPr>
        <w:jc w:val="center"/>
        <w:rPr>
          <w:b/>
        </w:rPr>
      </w:pPr>
    </w:p>
    <w:p w:rsidR="00E429F8" w:rsidRDefault="00E429F8" w:rsidP="0080786C">
      <w:pPr>
        <w:jc w:val="both"/>
        <w:rPr>
          <w:b/>
        </w:rPr>
      </w:pPr>
      <w:r>
        <w:rPr>
          <w:b/>
        </w:rPr>
        <w:t>от  1</w:t>
      </w:r>
      <w:r>
        <w:rPr>
          <w:b/>
          <w:lang w:val="en-US"/>
        </w:rPr>
        <w:t>9</w:t>
      </w:r>
      <w:r>
        <w:rPr>
          <w:b/>
        </w:rPr>
        <w:t xml:space="preserve"> марта  2026 года №5-84</w:t>
      </w:r>
    </w:p>
    <w:p w:rsidR="00E429F8" w:rsidRDefault="00E429F8" w:rsidP="0080786C">
      <w:pPr>
        <w:jc w:val="both"/>
        <w:rPr>
          <w:b/>
        </w:rPr>
      </w:pPr>
      <w:r>
        <w:rPr>
          <w:b/>
        </w:rPr>
        <w:t>д. Березина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  <w:r>
        <w:t xml:space="preserve">О признании несостоявшимся  </w:t>
      </w:r>
    </w:p>
    <w:p w:rsidR="00E429F8" w:rsidRDefault="00E429F8" w:rsidP="0080786C">
      <w:pPr>
        <w:jc w:val="both"/>
      </w:pPr>
      <w:r>
        <w:t xml:space="preserve">конкурса  на замещение должности главы </w:t>
      </w:r>
    </w:p>
    <w:p w:rsidR="00E429F8" w:rsidRDefault="00E429F8" w:rsidP="0080786C">
      <w:pPr>
        <w:jc w:val="both"/>
      </w:pPr>
      <w:r>
        <w:t xml:space="preserve">администрации Березинского сельского </w:t>
      </w:r>
    </w:p>
    <w:p w:rsidR="00E429F8" w:rsidRDefault="00E429F8" w:rsidP="0080786C">
      <w:pPr>
        <w:jc w:val="both"/>
      </w:pPr>
      <w:r>
        <w:t>поселения</w:t>
      </w:r>
    </w:p>
    <w:p w:rsidR="00E429F8" w:rsidRDefault="00E429F8" w:rsidP="0080786C">
      <w:pPr>
        <w:ind w:firstLine="540"/>
        <w:jc w:val="both"/>
      </w:pPr>
    </w:p>
    <w:p w:rsidR="00E429F8" w:rsidRDefault="00E429F8" w:rsidP="0080786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E429F8" w:rsidRDefault="00E429F8" w:rsidP="0080786C">
      <w:pPr>
        <w:jc w:val="both"/>
      </w:pPr>
      <w:r>
        <w:t>администрации Березинского сельского поселения от 17.03.2026 г., Березинский сельский Совет народных депутатов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  <w:r>
        <w:t xml:space="preserve">          РЕШИЛ:</w:t>
      </w:r>
    </w:p>
    <w:p w:rsidR="00E429F8" w:rsidRDefault="00E429F8" w:rsidP="0080786C">
      <w:pPr>
        <w:jc w:val="both"/>
      </w:pPr>
      <w:r>
        <w:t xml:space="preserve">        </w:t>
      </w:r>
    </w:p>
    <w:p w:rsidR="00E429F8" w:rsidRDefault="00E429F8" w:rsidP="0080786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17.03.2026г., признать несостоявшимся, ввиду отсутствия участников.</w:t>
      </w:r>
    </w:p>
    <w:p w:rsidR="00E429F8" w:rsidRDefault="00E429F8" w:rsidP="0080786C">
      <w:pPr>
        <w:jc w:val="both"/>
      </w:pPr>
      <w:r>
        <w:t xml:space="preserve">        2. Настоящее решение вступает в силу с момента обнародования.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</w:p>
    <w:p w:rsidR="00E429F8" w:rsidRDefault="00E429F8" w:rsidP="0080786C"/>
    <w:p w:rsidR="00E429F8" w:rsidRDefault="00E429F8" w:rsidP="0080786C">
      <w:pPr>
        <w:jc w:val="both"/>
      </w:pPr>
      <w:r>
        <w:t>Глава Березинского сельского поселения</w:t>
      </w:r>
    </w:p>
    <w:p w:rsidR="00E429F8" w:rsidRDefault="00E429F8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E429F8" w:rsidRDefault="00E429F8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Е.Н. Щигорцова</w:t>
      </w:r>
    </w:p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/>
    <w:sectPr w:rsidR="00E429F8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86C"/>
    <w:rsid w:val="002F111F"/>
    <w:rsid w:val="0046662D"/>
    <w:rsid w:val="00645037"/>
    <w:rsid w:val="0080786C"/>
    <w:rsid w:val="00841856"/>
    <w:rsid w:val="009948F0"/>
    <w:rsid w:val="00D457DE"/>
    <w:rsid w:val="00E4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6C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078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178</Words>
  <Characters>1017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2</cp:revision>
  <cp:lastPrinted>2026-03-19T07:43:00Z</cp:lastPrinted>
  <dcterms:created xsi:type="dcterms:W3CDTF">2026-03-12T12:00:00Z</dcterms:created>
  <dcterms:modified xsi:type="dcterms:W3CDTF">2026-03-19T07:43:00Z</dcterms:modified>
</cp:coreProperties>
</file>